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BE9" w:rsidRDefault="00065BE9" w:rsidP="00C97192">
      <w:pPr>
        <w:jc w:val="right"/>
        <w:rPr>
          <w:szCs w:val="28"/>
        </w:rPr>
      </w:pPr>
    </w:p>
    <w:p w:rsidR="00065BE9" w:rsidRDefault="00065BE9" w:rsidP="00C97192">
      <w:pPr>
        <w:jc w:val="right"/>
        <w:rPr>
          <w:szCs w:val="28"/>
        </w:rPr>
      </w:pPr>
      <w:r w:rsidRPr="0021762D">
        <w:rPr>
          <w:szCs w:val="28"/>
        </w:rPr>
        <w:t xml:space="preserve">Приложение к </w:t>
      </w:r>
      <w:r>
        <w:rPr>
          <w:szCs w:val="28"/>
        </w:rPr>
        <w:t xml:space="preserve"> решению Совета </w:t>
      </w:r>
    </w:p>
    <w:p w:rsidR="00065BE9" w:rsidRPr="0021762D" w:rsidRDefault="00065BE9" w:rsidP="00C97192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065BE9" w:rsidRDefault="00065BE9" w:rsidP="004616E1">
      <w:pPr>
        <w:pStyle w:val="Title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от «02»  мая 2016 года  №153</w:t>
      </w:r>
    </w:p>
    <w:p w:rsidR="00065BE9" w:rsidRDefault="00065BE9" w:rsidP="0022212F">
      <w:pPr>
        <w:pStyle w:val="Title"/>
        <w:rPr>
          <w:b/>
          <w:sz w:val="26"/>
          <w:szCs w:val="26"/>
        </w:rPr>
      </w:pPr>
    </w:p>
    <w:p w:rsidR="00065BE9" w:rsidRDefault="00065BE9" w:rsidP="00C97192">
      <w:pPr>
        <w:jc w:val="center"/>
        <w:rPr>
          <w:b/>
          <w:szCs w:val="28"/>
        </w:rPr>
      </w:pPr>
    </w:p>
    <w:p w:rsidR="00065BE9" w:rsidRPr="0021762D" w:rsidRDefault="00065BE9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065BE9" w:rsidRDefault="00065BE9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065BE9" w:rsidRDefault="00065BE9" w:rsidP="00C97192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065BE9" w:rsidRDefault="00065BE9" w:rsidP="0022212F">
      <w:pPr>
        <w:pStyle w:val="Titl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4"/>
        <w:gridCol w:w="17"/>
        <w:gridCol w:w="4211"/>
        <w:gridCol w:w="92"/>
        <w:gridCol w:w="17"/>
        <w:gridCol w:w="7386"/>
        <w:gridCol w:w="18"/>
        <w:gridCol w:w="2324"/>
      </w:tblGrid>
      <w:tr w:rsidR="00065BE9" w:rsidRPr="00CB12F0" w:rsidTr="00726B1A">
        <w:trPr>
          <w:cantSplit/>
          <w:trHeight w:val="1380"/>
        </w:trPr>
        <w:tc>
          <w:tcPr>
            <w:tcW w:w="959" w:type="dxa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065BE9" w:rsidRPr="00CB12F0" w:rsidRDefault="00065BE9" w:rsidP="00726B1A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065BE9" w:rsidRPr="00CB12F0" w:rsidRDefault="00065BE9" w:rsidP="00726B1A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7513" w:type="dxa"/>
            <w:gridSpan w:val="4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2324" w:type="dxa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065BE9" w:rsidRPr="00CB12F0" w:rsidTr="00726B1A">
        <w:trPr>
          <w:cantSplit/>
          <w:trHeight w:val="280"/>
        </w:trPr>
        <w:tc>
          <w:tcPr>
            <w:tcW w:w="959" w:type="dxa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  <w:gridSpan w:val="4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065BE9" w:rsidRPr="00CB12F0" w:rsidTr="00726B1A">
        <w:trPr>
          <w:cantSplit/>
          <w:trHeight w:val="695"/>
        </w:trPr>
        <w:tc>
          <w:tcPr>
            <w:tcW w:w="15048" w:type="dxa"/>
            <w:gridSpan w:val="9"/>
          </w:tcPr>
          <w:p w:rsidR="00065BE9" w:rsidRPr="00AD7E02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065BE9" w:rsidRPr="00AD7E02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065BE9" w:rsidRPr="00CB12F0" w:rsidRDefault="00065BE9" w:rsidP="00726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65BE9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320" w:type="dxa"/>
            <w:gridSpan w:val="3"/>
          </w:tcPr>
          <w:p w:rsidR="00065BE9" w:rsidRPr="00E534EA" w:rsidRDefault="00065BE9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56,3 кв.м.,  кадастровый номер 86:05:0301016:208, свидетельство о государственной регистрации права собственности серии 86-АА 009565, запись регистрации 86-86-/016-86/016/001/2016-469/1 от 23.03.2016 г.)</w:t>
            </w:r>
          </w:p>
        </w:tc>
        <w:tc>
          <w:tcPr>
            <w:tcW w:w="7404" w:type="dxa"/>
            <w:gridSpan w:val="2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 xml:space="preserve">с. Теги, ул. Мира, д. 12, кв.1 </w:t>
            </w:r>
          </w:p>
        </w:tc>
        <w:tc>
          <w:tcPr>
            <w:tcW w:w="2324" w:type="dxa"/>
          </w:tcPr>
          <w:p w:rsidR="00065BE9" w:rsidRPr="00E534EA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65BE9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320" w:type="dxa"/>
            <w:gridSpan w:val="3"/>
          </w:tcPr>
          <w:p w:rsidR="00065BE9" w:rsidRPr="001B49DA" w:rsidRDefault="00065BE9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(общая площадь 41,4 кв.м., этажность 1, кадастровый номер 86:05:0000000:5720, свидетельство о государственной регистрации права собственности серии 86-АА 009366, запись регистрации 86-86-/016-86/016/003/2016-22/2 от 04.03.2016 г.)</w:t>
            </w:r>
          </w:p>
        </w:tc>
        <w:tc>
          <w:tcPr>
            <w:tcW w:w="7404" w:type="dxa"/>
            <w:gridSpan w:val="2"/>
          </w:tcPr>
          <w:p w:rsidR="00065BE9" w:rsidRPr="002C1E4C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с. Теги, ул. Таежная, д. 91</w:t>
            </w:r>
          </w:p>
        </w:tc>
        <w:tc>
          <w:tcPr>
            <w:tcW w:w="2324" w:type="dxa"/>
          </w:tcPr>
          <w:p w:rsidR="00065BE9" w:rsidRPr="00E534EA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55 000,0</w:t>
            </w:r>
          </w:p>
        </w:tc>
      </w:tr>
      <w:tr w:rsidR="00065BE9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320" w:type="dxa"/>
            <w:gridSpan w:val="3"/>
          </w:tcPr>
          <w:p w:rsidR="00065BE9" w:rsidRDefault="00065BE9" w:rsidP="004636B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(кадастровый номер 86:05:0000000:5027)</w:t>
            </w:r>
          </w:p>
        </w:tc>
        <w:tc>
          <w:tcPr>
            <w:tcW w:w="7404" w:type="dxa"/>
            <w:gridSpan w:val="2"/>
          </w:tcPr>
          <w:p w:rsidR="00065BE9" w:rsidRPr="002C1E4C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Новая, д. 14, кв.1</w:t>
            </w:r>
          </w:p>
        </w:tc>
        <w:tc>
          <w:tcPr>
            <w:tcW w:w="2324" w:type="dxa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322 641,26</w:t>
            </w:r>
          </w:p>
        </w:tc>
      </w:tr>
      <w:tr w:rsidR="00065BE9" w:rsidRPr="00CB12F0" w:rsidTr="009C1179">
        <w:trPr>
          <w:cantSplit/>
          <w:trHeight w:val="695"/>
        </w:trPr>
        <w:tc>
          <w:tcPr>
            <w:tcW w:w="1000" w:type="dxa"/>
            <w:gridSpan w:val="3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065BE9" w:rsidRPr="004636BA" w:rsidRDefault="00065BE9" w:rsidP="009C1179">
            <w:pPr>
              <w:tabs>
                <w:tab w:val="left" w:pos="6439"/>
              </w:tabs>
              <w:rPr>
                <w:b/>
                <w:sz w:val="24"/>
                <w:szCs w:val="24"/>
              </w:rPr>
            </w:pPr>
            <w:r w:rsidRPr="004636BA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7404" w:type="dxa"/>
            <w:gridSpan w:val="2"/>
          </w:tcPr>
          <w:p w:rsidR="00065BE9" w:rsidRPr="002C1E4C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24" w:type="dxa"/>
            <w:vAlign w:val="center"/>
          </w:tcPr>
          <w:p w:rsidR="00065BE9" w:rsidRPr="004636BA" w:rsidRDefault="00065BE9" w:rsidP="009C1179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 w:rsidRPr="004636BA">
              <w:rPr>
                <w:b/>
                <w:sz w:val="24"/>
                <w:szCs w:val="24"/>
              </w:rPr>
              <w:t>377 641,26</w:t>
            </w:r>
          </w:p>
        </w:tc>
      </w:tr>
      <w:tr w:rsidR="00065BE9" w:rsidRPr="00CB12F0" w:rsidTr="00A00A49">
        <w:trPr>
          <w:cantSplit/>
          <w:trHeight w:val="695"/>
        </w:trPr>
        <w:tc>
          <w:tcPr>
            <w:tcW w:w="15048" w:type="dxa"/>
            <w:gridSpan w:val="9"/>
          </w:tcPr>
          <w:p w:rsidR="00065BE9" w:rsidRDefault="00065BE9" w:rsidP="009C1179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Федерации:</w:t>
            </w:r>
          </w:p>
        </w:tc>
      </w:tr>
      <w:tr w:rsidR="00065BE9" w:rsidRPr="00CB12F0" w:rsidTr="009C1179">
        <w:trPr>
          <w:cantSplit/>
          <w:trHeight w:val="695"/>
        </w:trPr>
        <w:tc>
          <w:tcPr>
            <w:tcW w:w="1000" w:type="dxa"/>
            <w:gridSpan w:val="3"/>
          </w:tcPr>
          <w:p w:rsidR="00065BE9" w:rsidRDefault="00065BE9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320" w:type="dxa"/>
            <w:gridSpan w:val="3"/>
          </w:tcPr>
          <w:p w:rsidR="00065BE9" w:rsidRPr="00E534EA" w:rsidRDefault="00065BE9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баннеры (2 шт.) размер полотна 3000х6000 мм, 18 кв.м</w:t>
            </w:r>
          </w:p>
        </w:tc>
        <w:tc>
          <w:tcPr>
            <w:tcW w:w="7404" w:type="dxa"/>
            <w:gridSpan w:val="2"/>
          </w:tcPr>
          <w:p w:rsidR="00065BE9" w:rsidRPr="002C1E4C" w:rsidRDefault="00065BE9" w:rsidP="009C1179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</w:t>
            </w:r>
          </w:p>
        </w:tc>
        <w:tc>
          <w:tcPr>
            <w:tcW w:w="2324" w:type="dxa"/>
            <w:vAlign w:val="center"/>
          </w:tcPr>
          <w:p w:rsidR="00065BE9" w:rsidRPr="00726B1A" w:rsidRDefault="00065BE9" w:rsidP="009C1179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18 000,0</w:t>
            </w:r>
          </w:p>
        </w:tc>
      </w:tr>
      <w:tr w:rsidR="00065BE9" w:rsidTr="009C1179">
        <w:tblPrEx>
          <w:tblLook w:val="0000"/>
        </w:tblPrEx>
        <w:trPr>
          <w:trHeight w:val="475"/>
        </w:trPr>
        <w:tc>
          <w:tcPr>
            <w:tcW w:w="983" w:type="dxa"/>
            <w:gridSpan w:val="2"/>
          </w:tcPr>
          <w:p w:rsidR="00065BE9" w:rsidRPr="00726B1A" w:rsidRDefault="00065BE9" w:rsidP="00726B1A">
            <w:pPr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065BE9" w:rsidRPr="009C1179" w:rsidRDefault="00065BE9" w:rsidP="009C1179">
            <w:pPr>
              <w:ind w:left="108"/>
              <w:rPr>
                <w:b/>
                <w:sz w:val="24"/>
                <w:szCs w:val="24"/>
              </w:rPr>
            </w:pPr>
            <w:r w:rsidRPr="009C1179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7403" w:type="dxa"/>
            <w:gridSpan w:val="2"/>
          </w:tcPr>
          <w:p w:rsidR="00065BE9" w:rsidRPr="00726B1A" w:rsidRDefault="00065BE9" w:rsidP="00726B1A">
            <w:pPr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065BE9" w:rsidRPr="009C1179" w:rsidRDefault="00065BE9" w:rsidP="009C117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C1179">
              <w:rPr>
                <w:b/>
                <w:sz w:val="24"/>
                <w:szCs w:val="24"/>
              </w:rPr>
              <w:t>18 000,0</w:t>
            </w:r>
          </w:p>
        </w:tc>
      </w:tr>
      <w:tr w:rsidR="00065BE9" w:rsidTr="009C1179">
        <w:tblPrEx>
          <w:tblLook w:val="0000"/>
        </w:tblPrEx>
        <w:trPr>
          <w:trHeight w:val="575"/>
        </w:trPr>
        <w:tc>
          <w:tcPr>
            <w:tcW w:w="983" w:type="dxa"/>
            <w:gridSpan w:val="2"/>
          </w:tcPr>
          <w:p w:rsidR="00065BE9" w:rsidRPr="00726B1A" w:rsidRDefault="00065BE9" w:rsidP="00726B1A">
            <w:pPr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065BE9" w:rsidRPr="009C1179" w:rsidRDefault="00065BE9" w:rsidP="009C1179">
            <w:pPr>
              <w:ind w:left="108"/>
              <w:rPr>
                <w:b/>
                <w:sz w:val="24"/>
                <w:szCs w:val="24"/>
              </w:rPr>
            </w:pPr>
            <w:r w:rsidRPr="009C1179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7403" w:type="dxa"/>
            <w:gridSpan w:val="2"/>
          </w:tcPr>
          <w:p w:rsidR="00065BE9" w:rsidRPr="00726B1A" w:rsidRDefault="00065BE9" w:rsidP="00726B1A">
            <w:pPr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2342" w:type="dxa"/>
            <w:gridSpan w:val="2"/>
            <w:vAlign w:val="center"/>
          </w:tcPr>
          <w:p w:rsidR="00065BE9" w:rsidRPr="009C1179" w:rsidRDefault="00065BE9" w:rsidP="009C1179">
            <w:pPr>
              <w:ind w:left="108"/>
              <w:jc w:val="center"/>
              <w:rPr>
                <w:b/>
                <w:sz w:val="24"/>
                <w:szCs w:val="24"/>
              </w:rPr>
            </w:pPr>
            <w:r w:rsidRPr="009C1179">
              <w:rPr>
                <w:b/>
                <w:sz w:val="24"/>
                <w:szCs w:val="24"/>
              </w:rPr>
              <w:t>395 641,26</w:t>
            </w:r>
          </w:p>
        </w:tc>
      </w:tr>
    </w:tbl>
    <w:p w:rsidR="00065BE9" w:rsidRDefault="00065BE9" w:rsidP="00726B1A"/>
    <w:p w:rsidR="00065BE9" w:rsidRDefault="00065BE9" w:rsidP="00726B1A"/>
    <w:p w:rsidR="00065BE9" w:rsidRPr="00726B1A" w:rsidRDefault="00065BE9" w:rsidP="00726B1A"/>
    <w:sectPr w:rsidR="00065BE9" w:rsidRPr="00726B1A" w:rsidSect="00E170E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BE9" w:rsidRDefault="00065BE9" w:rsidP="00EB6D3E">
      <w:r>
        <w:separator/>
      </w:r>
    </w:p>
  </w:endnote>
  <w:endnote w:type="continuationSeparator" w:id="1">
    <w:p w:rsidR="00065BE9" w:rsidRDefault="00065BE9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BE9" w:rsidRDefault="00065BE9" w:rsidP="00EB6D3E">
      <w:r>
        <w:separator/>
      </w:r>
    </w:p>
  </w:footnote>
  <w:footnote w:type="continuationSeparator" w:id="1">
    <w:p w:rsidR="00065BE9" w:rsidRDefault="00065BE9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331B6"/>
    <w:rsid w:val="00055237"/>
    <w:rsid w:val="00065A74"/>
    <w:rsid w:val="00065BE9"/>
    <w:rsid w:val="00065D94"/>
    <w:rsid w:val="00071D87"/>
    <w:rsid w:val="00072E24"/>
    <w:rsid w:val="000733D5"/>
    <w:rsid w:val="000816D3"/>
    <w:rsid w:val="00087487"/>
    <w:rsid w:val="00091747"/>
    <w:rsid w:val="000A7DED"/>
    <w:rsid w:val="000B06C9"/>
    <w:rsid w:val="000B13F1"/>
    <w:rsid w:val="000B332C"/>
    <w:rsid w:val="000B709A"/>
    <w:rsid w:val="000D78E1"/>
    <w:rsid w:val="000E00D7"/>
    <w:rsid w:val="000E3AF0"/>
    <w:rsid w:val="000E4BE7"/>
    <w:rsid w:val="00104A46"/>
    <w:rsid w:val="001152AC"/>
    <w:rsid w:val="00116D6C"/>
    <w:rsid w:val="001273AE"/>
    <w:rsid w:val="001322B2"/>
    <w:rsid w:val="00132E3F"/>
    <w:rsid w:val="00142088"/>
    <w:rsid w:val="00142F47"/>
    <w:rsid w:val="00146F82"/>
    <w:rsid w:val="0015106C"/>
    <w:rsid w:val="0016651E"/>
    <w:rsid w:val="0017436D"/>
    <w:rsid w:val="00175CBA"/>
    <w:rsid w:val="0018485B"/>
    <w:rsid w:val="0018492C"/>
    <w:rsid w:val="001977B9"/>
    <w:rsid w:val="001A1E51"/>
    <w:rsid w:val="001A3CDC"/>
    <w:rsid w:val="001A74D5"/>
    <w:rsid w:val="001B49DA"/>
    <w:rsid w:val="001D13AD"/>
    <w:rsid w:val="001D1575"/>
    <w:rsid w:val="001D20FF"/>
    <w:rsid w:val="001D295C"/>
    <w:rsid w:val="001E1BCF"/>
    <w:rsid w:val="001E2F9D"/>
    <w:rsid w:val="001F5BA3"/>
    <w:rsid w:val="001F6328"/>
    <w:rsid w:val="002159BA"/>
    <w:rsid w:val="00215BC1"/>
    <w:rsid w:val="0021762D"/>
    <w:rsid w:val="0022212F"/>
    <w:rsid w:val="00225B05"/>
    <w:rsid w:val="002368FF"/>
    <w:rsid w:val="0026661A"/>
    <w:rsid w:val="002757B9"/>
    <w:rsid w:val="00292671"/>
    <w:rsid w:val="00297C14"/>
    <w:rsid w:val="002B4457"/>
    <w:rsid w:val="002B5AF3"/>
    <w:rsid w:val="002C1E4C"/>
    <w:rsid w:val="002C7C49"/>
    <w:rsid w:val="002E2D61"/>
    <w:rsid w:val="002E6175"/>
    <w:rsid w:val="002E7E6E"/>
    <w:rsid w:val="002F2F7E"/>
    <w:rsid w:val="003009B4"/>
    <w:rsid w:val="003062D6"/>
    <w:rsid w:val="00325BDE"/>
    <w:rsid w:val="00325D25"/>
    <w:rsid w:val="00335EFF"/>
    <w:rsid w:val="00357CCE"/>
    <w:rsid w:val="00363276"/>
    <w:rsid w:val="00367834"/>
    <w:rsid w:val="0037349B"/>
    <w:rsid w:val="0037730D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7425"/>
    <w:rsid w:val="003E316A"/>
    <w:rsid w:val="003E5E63"/>
    <w:rsid w:val="003F36ED"/>
    <w:rsid w:val="003F4A4C"/>
    <w:rsid w:val="00403D1A"/>
    <w:rsid w:val="0040523B"/>
    <w:rsid w:val="00412318"/>
    <w:rsid w:val="004144CB"/>
    <w:rsid w:val="00414811"/>
    <w:rsid w:val="004166E1"/>
    <w:rsid w:val="0042184F"/>
    <w:rsid w:val="0042587B"/>
    <w:rsid w:val="00433FB6"/>
    <w:rsid w:val="0043421B"/>
    <w:rsid w:val="00434C74"/>
    <w:rsid w:val="004405E4"/>
    <w:rsid w:val="004411C8"/>
    <w:rsid w:val="00441F79"/>
    <w:rsid w:val="00446D9B"/>
    <w:rsid w:val="004470E6"/>
    <w:rsid w:val="00447377"/>
    <w:rsid w:val="00455848"/>
    <w:rsid w:val="004561F8"/>
    <w:rsid w:val="004616E1"/>
    <w:rsid w:val="00461CE6"/>
    <w:rsid w:val="00463502"/>
    <w:rsid w:val="004636BA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03B9"/>
    <w:rsid w:val="00502596"/>
    <w:rsid w:val="005028CA"/>
    <w:rsid w:val="0050500F"/>
    <w:rsid w:val="00510EAB"/>
    <w:rsid w:val="00511F74"/>
    <w:rsid w:val="0051650B"/>
    <w:rsid w:val="005251FA"/>
    <w:rsid w:val="00533A63"/>
    <w:rsid w:val="005439B4"/>
    <w:rsid w:val="00543CE6"/>
    <w:rsid w:val="0054641C"/>
    <w:rsid w:val="00547DB3"/>
    <w:rsid w:val="00565135"/>
    <w:rsid w:val="00587BD2"/>
    <w:rsid w:val="005924F0"/>
    <w:rsid w:val="005A20EB"/>
    <w:rsid w:val="005A305A"/>
    <w:rsid w:val="005A7497"/>
    <w:rsid w:val="005B0DFC"/>
    <w:rsid w:val="005B5400"/>
    <w:rsid w:val="005C326D"/>
    <w:rsid w:val="005C3F27"/>
    <w:rsid w:val="005C621E"/>
    <w:rsid w:val="005D0A05"/>
    <w:rsid w:val="005D21D6"/>
    <w:rsid w:val="005D7B1E"/>
    <w:rsid w:val="005E4C11"/>
    <w:rsid w:val="005F49BC"/>
    <w:rsid w:val="005F4EBF"/>
    <w:rsid w:val="005F5C72"/>
    <w:rsid w:val="006064D3"/>
    <w:rsid w:val="00634A4D"/>
    <w:rsid w:val="00653131"/>
    <w:rsid w:val="006538A7"/>
    <w:rsid w:val="0066564C"/>
    <w:rsid w:val="0067393D"/>
    <w:rsid w:val="00676F4F"/>
    <w:rsid w:val="00680C5E"/>
    <w:rsid w:val="00694513"/>
    <w:rsid w:val="00694B7E"/>
    <w:rsid w:val="00697CB6"/>
    <w:rsid w:val="006A0755"/>
    <w:rsid w:val="006B265B"/>
    <w:rsid w:val="006B3B1C"/>
    <w:rsid w:val="006C29C4"/>
    <w:rsid w:val="006C3512"/>
    <w:rsid w:val="006D4981"/>
    <w:rsid w:val="006F04FD"/>
    <w:rsid w:val="006F114C"/>
    <w:rsid w:val="00701C92"/>
    <w:rsid w:val="00712606"/>
    <w:rsid w:val="0072488D"/>
    <w:rsid w:val="00726B1A"/>
    <w:rsid w:val="0073297F"/>
    <w:rsid w:val="007413D2"/>
    <w:rsid w:val="00754CC7"/>
    <w:rsid w:val="007661AB"/>
    <w:rsid w:val="007666A4"/>
    <w:rsid w:val="007703F3"/>
    <w:rsid w:val="0077761F"/>
    <w:rsid w:val="00777883"/>
    <w:rsid w:val="00782BCE"/>
    <w:rsid w:val="007A1B51"/>
    <w:rsid w:val="007D0B76"/>
    <w:rsid w:val="007D10FE"/>
    <w:rsid w:val="0081551F"/>
    <w:rsid w:val="00820A7D"/>
    <w:rsid w:val="0082501B"/>
    <w:rsid w:val="008443A2"/>
    <w:rsid w:val="0084647C"/>
    <w:rsid w:val="0085652E"/>
    <w:rsid w:val="00860213"/>
    <w:rsid w:val="008660E5"/>
    <w:rsid w:val="00867D80"/>
    <w:rsid w:val="00885F0B"/>
    <w:rsid w:val="00896A64"/>
    <w:rsid w:val="008C57B6"/>
    <w:rsid w:val="008D7E1C"/>
    <w:rsid w:val="008E0FD3"/>
    <w:rsid w:val="008E461F"/>
    <w:rsid w:val="008F4C80"/>
    <w:rsid w:val="008F6A1F"/>
    <w:rsid w:val="00905C81"/>
    <w:rsid w:val="00906CD6"/>
    <w:rsid w:val="00910A68"/>
    <w:rsid w:val="00911AA8"/>
    <w:rsid w:val="00913437"/>
    <w:rsid w:val="00913D1D"/>
    <w:rsid w:val="00914CE2"/>
    <w:rsid w:val="0091723B"/>
    <w:rsid w:val="0092237D"/>
    <w:rsid w:val="00924200"/>
    <w:rsid w:val="00926E3A"/>
    <w:rsid w:val="00926F94"/>
    <w:rsid w:val="00932CAC"/>
    <w:rsid w:val="00941BB0"/>
    <w:rsid w:val="00954676"/>
    <w:rsid w:val="009550BE"/>
    <w:rsid w:val="00960F33"/>
    <w:rsid w:val="00962198"/>
    <w:rsid w:val="00967FC8"/>
    <w:rsid w:val="00971822"/>
    <w:rsid w:val="00981BA5"/>
    <w:rsid w:val="00982DE6"/>
    <w:rsid w:val="009857DD"/>
    <w:rsid w:val="009937AE"/>
    <w:rsid w:val="0099435A"/>
    <w:rsid w:val="009951B2"/>
    <w:rsid w:val="009A76E4"/>
    <w:rsid w:val="009B5B7D"/>
    <w:rsid w:val="009C0C7F"/>
    <w:rsid w:val="009C1179"/>
    <w:rsid w:val="009D30AB"/>
    <w:rsid w:val="009E13AB"/>
    <w:rsid w:val="009E51F2"/>
    <w:rsid w:val="009F2B01"/>
    <w:rsid w:val="00A00A49"/>
    <w:rsid w:val="00A103F7"/>
    <w:rsid w:val="00A11E9D"/>
    <w:rsid w:val="00A13E99"/>
    <w:rsid w:val="00A25EF6"/>
    <w:rsid w:val="00A52BB4"/>
    <w:rsid w:val="00A562AB"/>
    <w:rsid w:val="00A60F74"/>
    <w:rsid w:val="00A639F9"/>
    <w:rsid w:val="00A67F5F"/>
    <w:rsid w:val="00A73C0C"/>
    <w:rsid w:val="00A74271"/>
    <w:rsid w:val="00A74620"/>
    <w:rsid w:val="00A74D95"/>
    <w:rsid w:val="00A77FCF"/>
    <w:rsid w:val="00A82C57"/>
    <w:rsid w:val="00A940AB"/>
    <w:rsid w:val="00AA36F5"/>
    <w:rsid w:val="00AB0C48"/>
    <w:rsid w:val="00AB11FB"/>
    <w:rsid w:val="00AD2D0B"/>
    <w:rsid w:val="00AD7E02"/>
    <w:rsid w:val="00AE220B"/>
    <w:rsid w:val="00AE30C3"/>
    <w:rsid w:val="00AE5F07"/>
    <w:rsid w:val="00AF3910"/>
    <w:rsid w:val="00B0283B"/>
    <w:rsid w:val="00B115C1"/>
    <w:rsid w:val="00B12A66"/>
    <w:rsid w:val="00B203AA"/>
    <w:rsid w:val="00B258FF"/>
    <w:rsid w:val="00B30E9A"/>
    <w:rsid w:val="00B46947"/>
    <w:rsid w:val="00B7496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AC5"/>
    <w:rsid w:val="00C34DEC"/>
    <w:rsid w:val="00C4342A"/>
    <w:rsid w:val="00C527AD"/>
    <w:rsid w:val="00C566E9"/>
    <w:rsid w:val="00C57002"/>
    <w:rsid w:val="00C5731E"/>
    <w:rsid w:val="00C57A7C"/>
    <w:rsid w:val="00C60F52"/>
    <w:rsid w:val="00C62AFC"/>
    <w:rsid w:val="00C67034"/>
    <w:rsid w:val="00C713DF"/>
    <w:rsid w:val="00C97192"/>
    <w:rsid w:val="00CA1488"/>
    <w:rsid w:val="00CB12F0"/>
    <w:rsid w:val="00CB27C8"/>
    <w:rsid w:val="00CB3410"/>
    <w:rsid w:val="00CC1097"/>
    <w:rsid w:val="00CC672F"/>
    <w:rsid w:val="00CD52DE"/>
    <w:rsid w:val="00CE1240"/>
    <w:rsid w:val="00CE576F"/>
    <w:rsid w:val="00CE5C8B"/>
    <w:rsid w:val="00CE649E"/>
    <w:rsid w:val="00CF3397"/>
    <w:rsid w:val="00D062AB"/>
    <w:rsid w:val="00D31196"/>
    <w:rsid w:val="00D33CC6"/>
    <w:rsid w:val="00D34B7B"/>
    <w:rsid w:val="00D54AA7"/>
    <w:rsid w:val="00D77C49"/>
    <w:rsid w:val="00D804BC"/>
    <w:rsid w:val="00D83BF3"/>
    <w:rsid w:val="00D946AB"/>
    <w:rsid w:val="00DA1F37"/>
    <w:rsid w:val="00DA56D2"/>
    <w:rsid w:val="00DA605E"/>
    <w:rsid w:val="00DB5E3E"/>
    <w:rsid w:val="00DC3B19"/>
    <w:rsid w:val="00DC5DD3"/>
    <w:rsid w:val="00DD6A36"/>
    <w:rsid w:val="00DD6EE1"/>
    <w:rsid w:val="00DD6F09"/>
    <w:rsid w:val="00DF0662"/>
    <w:rsid w:val="00E03232"/>
    <w:rsid w:val="00E170E8"/>
    <w:rsid w:val="00E32C70"/>
    <w:rsid w:val="00E33221"/>
    <w:rsid w:val="00E33BBF"/>
    <w:rsid w:val="00E41470"/>
    <w:rsid w:val="00E44DFA"/>
    <w:rsid w:val="00E5068A"/>
    <w:rsid w:val="00E52A21"/>
    <w:rsid w:val="00E534EA"/>
    <w:rsid w:val="00E55EF2"/>
    <w:rsid w:val="00E67257"/>
    <w:rsid w:val="00E746E5"/>
    <w:rsid w:val="00E75FF7"/>
    <w:rsid w:val="00E8519D"/>
    <w:rsid w:val="00E8779E"/>
    <w:rsid w:val="00EA2569"/>
    <w:rsid w:val="00EA50CF"/>
    <w:rsid w:val="00EB6D3E"/>
    <w:rsid w:val="00EC259A"/>
    <w:rsid w:val="00ED29A3"/>
    <w:rsid w:val="00EE18EF"/>
    <w:rsid w:val="00EE1A42"/>
    <w:rsid w:val="00EE2246"/>
    <w:rsid w:val="00EF61D1"/>
    <w:rsid w:val="00F27574"/>
    <w:rsid w:val="00F52AF8"/>
    <w:rsid w:val="00F52D17"/>
    <w:rsid w:val="00F538B7"/>
    <w:rsid w:val="00F56569"/>
    <w:rsid w:val="00F61519"/>
    <w:rsid w:val="00F64EB0"/>
    <w:rsid w:val="00F652FB"/>
    <w:rsid w:val="00F671CA"/>
    <w:rsid w:val="00F738EC"/>
    <w:rsid w:val="00F80A88"/>
    <w:rsid w:val="00F81F68"/>
    <w:rsid w:val="00F8735F"/>
    <w:rsid w:val="00F97C8C"/>
    <w:rsid w:val="00FB64C3"/>
    <w:rsid w:val="00FD4C32"/>
    <w:rsid w:val="00FD5DCE"/>
    <w:rsid w:val="00FD6277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12F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2212F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locked/>
    <w:rsid w:val="00726B1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3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570</TotalTime>
  <Pages>2</Pages>
  <Words>360</Words>
  <Characters>2052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User</cp:lastModifiedBy>
  <cp:revision>209</cp:revision>
  <cp:lastPrinted>2016-05-06T10:16:00Z</cp:lastPrinted>
  <dcterms:created xsi:type="dcterms:W3CDTF">2014-12-19T08:47:00Z</dcterms:created>
  <dcterms:modified xsi:type="dcterms:W3CDTF">2016-05-06T10:16:00Z</dcterms:modified>
</cp:coreProperties>
</file>